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Default="002D2F06" w:rsidP="002D2F06">
      <w:pPr>
        <w:pStyle w:val="berschriftInhaltsverzeichnis"/>
      </w:pPr>
      <w: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DA4653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DA4653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000000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000000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000000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7D78129D" w:rsidR="002D2F06" w:rsidRDefault="007811E4" w:rsidP="002D2F06">
      <w:r w:rsidRPr="007811E4">
        <w:t>Auszug (eine Kopie) aus dem Handels- bzw. Berufsregister oder einen vergleichbaren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E3E138E" w14:textId="77777777" w:rsidR="007811E4" w:rsidRDefault="007811E4" w:rsidP="002D2F06"/>
    <w:p w14:paraId="317C98A7" w14:textId="77777777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Content>
          <w:r w:rsidRPr="00C006E6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A5D6CB0" w14:textId="44479BBA" w:rsidR="007C5C25" w:rsidRPr="007C5C25" w:rsidRDefault="007C5C25" w:rsidP="007C5C25">
      <w:pPr>
        <w:tabs>
          <w:tab w:val="left" w:pos="1995"/>
        </w:tabs>
      </w:pPr>
    </w:p>
    <w:sectPr w:rsidR="007C5C25" w:rsidRPr="007C5C25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4111" w14:textId="77777777" w:rsidR="00093F38" w:rsidRDefault="00093F38" w:rsidP="00062AE7">
      <w:pPr>
        <w:spacing w:after="0" w:line="240" w:lineRule="auto"/>
      </w:pPr>
      <w:r>
        <w:separator/>
      </w:r>
    </w:p>
  </w:endnote>
  <w:endnote w:type="continuationSeparator" w:id="0">
    <w:p w14:paraId="3C3FA54D" w14:textId="77777777" w:rsidR="00093F38" w:rsidRDefault="00093F38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A881" w14:textId="7518CD59" w:rsidR="00AD7C72" w:rsidRDefault="00AD7C72" w:rsidP="00AD7C7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2A3E57">
      <w:rPr>
        <w:noProof/>
        <w:sz w:val="16"/>
        <w:szCs w:val="16"/>
      </w:rPr>
      <w:t>KVBS2_711.00_AUU_TNW FB08 Handels- und Berufsregister 713.02 BIM-M_f_20260518</w:t>
    </w:r>
    <w:r>
      <w:rPr>
        <w:sz w:val="16"/>
        <w:szCs w:val="16"/>
      </w:rPr>
      <w:fldChar w:fldCharType="end"/>
    </w:r>
  </w:p>
  <w:p w14:paraId="58E0ACFB" w14:textId="1ACE7797" w:rsidR="00995D9B" w:rsidRPr="00995D9B" w:rsidRDefault="00995D9B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900A" w14:textId="77777777" w:rsidR="00093F38" w:rsidRDefault="00093F38" w:rsidP="00062AE7">
      <w:pPr>
        <w:spacing w:after="0" w:line="240" w:lineRule="auto"/>
      </w:pPr>
      <w:r>
        <w:separator/>
      </w:r>
    </w:p>
  </w:footnote>
  <w:footnote w:type="continuationSeparator" w:id="0">
    <w:p w14:paraId="29F022A9" w14:textId="77777777" w:rsidR="00093F38" w:rsidRDefault="00093F38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54DA683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575796">
            <w:rPr>
              <w:b/>
              <w:bCs/>
              <w:color w:val="009FE3" w:themeColor="accent1"/>
              <w:sz w:val="44"/>
              <w:szCs w:val="44"/>
            </w:rPr>
            <w:t>8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2FF8957" w:rsidR="00A073B4" w:rsidRPr="008B4442" w:rsidRDefault="002D2F06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2D2F06">
            <w:rPr>
              <w:color w:val="009FE3" w:themeColor="accent1"/>
              <w:sz w:val="32"/>
              <w:szCs w:val="32"/>
            </w:rPr>
            <w:t>Handels- und Berufsregister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49366D5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  <w:showingPlcHdr/>
            </w:sdtPr>
            <w:sdtContent>
              <w:r w:rsidR="004A2983" w:rsidRPr="004A2983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4FB0"/>
    <w:rsid w:val="00062AE7"/>
    <w:rsid w:val="00090C53"/>
    <w:rsid w:val="00093F38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B6B2B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3E57"/>
    <w:rsid w:val="002A7597"/>
    <w:rsid w:val="002B1408"/>
    <w:rsid w:val="002C1A76"/>
    <w:rsid w:val="002C2B77"/>
    <w:rsid w:val="002D2F06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82467"/>
    <w:rsid w:val="00494E36"/>
    <w:rsid w:val="00495C8F"/>
    <w:rsid w:val="004A2983"/>
    <w:rsid w:val="004B610E"/>
    <w:rsid w:val="004D0275"/>
    <w:rsid w:val="004D5218"/>
    <w:rsid w:val="004F7431"/>
    <w:rsid w:val="0050248C"/>
    <w:rsid w:val="00515400"/>
    <w:rsid w:val="0053042E"/>
    <w:rsid w:val="00532769"/>
    <w:rsid w:val="00542F59"/>
    <w:rsid w:val="00544DA5"/>
    <w:rsid w:val="00546DC2"/>
    <w:rsid w:val="00567FCF"/>
    <w:rsid w:val="00573238"/>
    <w:rsid w:val="00574620"/>
    <w:rsid w:val="00575796"/>
    <w:rsid w:val="00575886"/>
    <w:rsid w:val="00575AFC"/>
    <w:rsid w:val="00593364"/>
    <w:rsid w:val="00596EB1"/>
    <w:rsid w:val="005B3682"/>
    <w:rsid w:val="005C738D"/>
    <w:rsid w:val="005E6892"/>
    <w:rsid w:val="00603134"/>
    <w:rsid w:val="00607A42"/>
    <w:rsid w:val="00616900"/>
    <w:rsid w:val="00621555"/>
    <w:rsid w:val="006327CD"/>
    <w:rsid w:val="00647F29"/>
    <w:rsid w:val="006649CC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2ADC"/>
    <w:rsid w:val="007049CB"/>
    <w:rsid w:val="0070513A"/>
    <w:rsid w:val="007151C4"/>
    <w:rsid w:val="007159C1"/>
    <w:rsid w:val="00731199"/>
    <w:rsid w:val="0074033D"/>
    <w:rsid w:val="007564A3"/>
    <w:rsid w:val="00760C81"/>
    <w:rsid w:val="007651F5"/>
    <w:rsid w:val="007811E4"/>
    <w:rsid w:val="007B2ACF"/>
    <w:rsid w:val="007C5C25"/>
    <w:rsid w:val="007D3D75"/>
    <w:rsid w:val="007F141C"/>
    <w:rsid w:val="0084231A"/>
    <w:rsid w:val="00880BEF"/>
    <w:rsid w:val="00885625"/>
    <w:rsid w:val="00893F7D"/>
    <w:rsid w:val="008A07D7"/>
    <w:rsid w:val="008B4442"/>
    <w:rsid w:val="008C289A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D7C72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495C"/>
    <w:rsid w:val="00BA5C60"/>
    <w:rsid w:val="00BB030D"/>
    <w:rsid w:val="00BB4924"/>
    <w:rsid w:val="00BD05F3"/>
    <w:rsid w:val="00BE0648"/>
    <w:rsid w:val="00BF5467"/>
    <w:rsid w:val="00BF7A0C"/>
    <w:rsid w:val="00C3498E"/>
    <w:rsid w:val="00C35F9E"/>
    <w:rsid w:val="00C42271"/>
    <w:rsid w:val="00C428E8"/>
    <w:rsid w:val="00C44E2A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5B49"/>
    <w:rsid w:val="00CB1127"/>
    <w:rsid w:val="00CB4E8A"/>
    <w:rsid w:val="00D02ED8"/>
    <w:rsid w:val="00D22A94"/>
    <w:rsid w:val="00D25A81"/>
    <w:rsid w:val="00D4557F"/>
    <w:rsid w:val="00D516AE"/>
    <w:rsid w:val="00D52031"/>
    <w:rsid w:val="00D54582"/>
    <w:rsid w:val="00D64D50"/>
    <w:rsid w:val="00D74AA6"/>
    <w:rsid w:val="00D7796C"/>
    <w:rsid w:val="00DA0DCA"/>
    <w:rsid w:val="00DA1E8F"/>
    <w:rsid w:val="00DC0E1F"/>
    <w:rsid w:val="00DC53A9"/>
    <w:rsid w:val="00DD69B4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35A19"/>
    <w:rsid w:val="00086D55"/>
    <w:rsid w:val="000D1030"/>
    <w:rsid w:val="00121146"/>
    <w:rsid w:val="00122251"/>
    <w:rsid w:val="00225DAB"/>
    <w:rsid w:val="002378A9"/>
    <w:rsid w:val="002C18AF"/>
    <w:rsid w:val="00385A4F"/>
    <w:rsid w:val="004216F2"/>
    <w:rsid w:val="004A3912"/>
    <w:rsid w:val="004D0275"/>
    <w:rsid w:val="00702ADC"/>
    <w:rsid w:val="007270CC"/>
    <w:rsid w:val="00741B73"/>
    <w:rsid w:val="009F062F"/>
    <w:rsid w:val="00A24715"/>
    <w:rsid w:val="00BA495C"/>
    <w:rsid w:val="00CA5B49"/>
    <w:rsid w:val="00D23C1D"/>
    <w:rsid w:val="00DA04D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99611-7F84-45D4-A9B9-F737587A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103</Words>
  <Characters>957</Characters>
  <Application>Microsoft Office Word</Application>
  <DocSecurity>0</DocSecurity>
  <Lines>73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120</cp:revision>
  <cp:lastPrinted>2023-01-23T14:03:00Z</cp:lastPrinted>
  <dcterms:created xsi:type="dcterms:W3CDTF">2022-11-03T11:01:00Z</dcterms:created>
  <dcterms:modified xsi:type="dcterms:W3CDTF">2026-05-18T14:17:00Z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